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B2CC0" w14:textId="6163FA50" w:rsidR="00C56C28" w:rsidRPr="00A571A1" w:rsidRDefault="00C56C28" w:rsidP="00864D9F">
      <w:pPr>
        <w:pStyle w:val="CRCoverPage"/>
        <w:tabs>
          <w:tab w:val="right" w:pos="9639"/>
        </w:tabs>
        <w:spacing w:after="0"/>
        <w:rPr>
          <w:b/>
          <w:i/>
          <w:noProof/>
          <w:sz w:val="24"/>
          <w:szCs w:val="28"/>
        </w:rPr>
      </w:pPr>
      <w:bookmarkStart w:id="0" w:name="_Hlk527628066"/>
      <w:r>
        <w:rPr>
          <w:b/>
          <w:noProof/>
          <w:sz w:val="24"/>
          <w:szCs w:val="28"/>
        </w:rPr>
        <w:t>3GPP TSG-RAN WG3 Meeting #119-bis-e</w:t>
      </w:r>
      <w:r>
        <w:rPr>
          <w:b/>
          <w:i/>
          <w:noProof/>
          <w:sz w:val="24"/>
          <w:szCs w:val="28"/>
        </w:rPr>
        <w:tab/>
      </w:r>
      <w:r w:rsidRPr="006A67B0">
        <w:rPr>
          <w:b/>
          <w:sz w:val="28"/>
          <w:szCs w:val="28"/>
        </w:rPr>
        <w:t>R3-</w:t>
      </w:r>
      <w:r w:rsidRPr="006A67B0">
        <w:rPr>
          <w:b/>
          <w:noProof/>
          <w:sz w:val="28"/>
          <w:szCs w:val="28"/>
        </w:rPr>
        <w:t>23</w:t>
      </w:r>
      <w:r w:rsidR="006A67B0" w:rsidRPr="006A67B0">
        <w:rPr>
          <w:b/>
          <w:noProof/>
          <w:sz w:val="28"/>
          <w:szCs w:val="28"/>
        </w:rPr>
        <w:t>1542</w:t>
      </w:r>
    </w:p>
    <w:p w14:paraId="5C008F00" w14:textId="77777777" w:rsidR="00C56C28" w:rsidRDefault="00C56C28" w:rsidP="00C56C28">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bookmarkEnd w:id="0"/>
      <w:r>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B7307" w:rsidR="001E41F3" w:rsidRPr="00410371" w:rsidRDefault="00775A10" w:rsidP="00E13F3D">
            <w:pPr>
              <w:pStyle w:val="CRCoverPage"/>
              <w:spacing w:after="0"/>
              <w:jc w:val="right"/>
              <w:rPr>
                <w:b/>
                <w:noProof/>
                <w:sz w:val="28"/>
              </w:rPr>
            </w:pPr>
            <w:r>
              <w:fldChar w:fldCharType="begin"/>
            </w:r>
            <w:r>
              <w:instrText xml:space="preserve"> DOCPROPERTY  Spec#  \* MERGEFORMAT </w:instrText>
            </w:r>
            <w:r>
              <w:fldChar w:fldCharType="separate"/>
            </w:r>
            <w:r w:rsidR="00F775D9">
              <w:rPr>
                <w:b/>
                <w:noProof/>
                <w:sz w:val="28"/>
              </w:rPr>
              <w:t>3</w:t>
            </w:r>
            <w:r w:rsidR="00C22CC1">
              <w:rPr>
                <w:b/>
                <w:noProof/>
                <w:sz w:val="28"/>
              </w:rPr>
              <w:t>6</w:t>
            </w:r>
            <w:r w:rsidR="00F775D9">
              <w:rPr>
                <w:b/>
                <w:noProof/>
                <w:sz w:val="28"/>
              </w:rPr>
              <w:t>.</w:t>
            </w:r>
            <w:r w:rsidR="00964458">
              <w:rPr>
                <w:b/>
                <w:noProof/>
                <w:sz w:val="28"/>
              </w:rPr>
              <w:t>4</w:t>
            </w:r>
            <w:r w:rsidR="00C56C28">
              <w:rPr>
                <w:b/>
                <w:noProof/>
                <w:sz w:val="28"/>
              </w:rPr>
              <w:t>2</w:t>
            </w:r>
            <w:r w:rsidR="0096445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974E9" w:rsidR="001E41F3" w:rsidRPr="00410371" w:rsidRDefault="006A67B0" w:rsidP="00547111">
            <w:pPr>
              <w:pStyle w:val="CRCoverPage"/>
              <w:spacing w:after="0"/>
              <w:rPr>
                <w:noProof/>
              </w:rPr>
            </w:pPr>
            <w:r>
              <w:rPr>
                <w:noProof/>
              </w:rPr>
              <w:t>1741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5AC7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3D644" w:rsidR="001E41F3" w:rsidRPr="00410371" w:rsidRDefault="00775A10">
            <w:pPr>
              <w:pStyle w:val="CRCoverPage"/>
              <w:spacing w:after="0"/>
              <w:jc w:val="center"/>
              <w:rPr>
                <w:noProof/>
                <w:sz w:val="28"/>
              </w:rPr>
            </w:pPr>
            <w:r>
              <w:fldChar w:fldCharType="begin"/>
            </w:r>
            <w:r>
              <w:instrText xml:space="preserve"> DOCPROPERTY  Version  \* MERGEFORMAT </w:instrText>
            </w:r>
            <w:r>
              <w:fldChar w:fldCharType="separate"/>
            </w:r>
            <w:r w:rsidR="00431ED6">
              <w:rPr>
                <w:b/>
                <w:noProof/>
                <w:sz w:val="28"/>
              </w:rPr>
              <w:t>17.</w:t>
            </w:r>
            <w:r w:rsidR="003B73AE">
              <w:rPr>
                <w:b/>
                <w:noProof/>
                <w:sz w:val="28"/>
              </w:rPr>
              <w:t>4</w:t>
            </w:r>
            <w:r w:rsidR="00431E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C1477" w:rsidR="001E41F3" w:rsidRDefault="00775A10">
            <w:pPr>
              <w:pStyle w:val="CRCoverPage"/>
              <w:spacing w:after="0"/>
              <w:ind w:left="100"/>
              <w:rPr>
                <w:noProof/>
              </w:rPr>
            </w:pPr>
            <w:r>
              <w:fldChar w:fldCharType="begin"/>
            </w:r>
            <w:r>
              <w:instrText xml:space="preserve"> DOCPROPERTY  CrTitle  \* MERGEFORMAT </w:instrText>
            </w:r>
            <w:r>
              <w:fldChar w:fldCharType="separate"/>
            </w:r>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w:t>
            </w:r>
            <w:r w:rsidR="00C56C28">
              <w:rPr>
                <w:lang w:eastAsia="zh-CN"/>
              </w:rPr>
              <w:t>X</w:t>
            </w:r>
            <w:r w:rsidR="00C22CC1">
              <w:rPr>
                <w:lang w:eastAsia="zh-CN"/>
              </w:rPr>
              <w:t>2</w:t>
            </w:r>
            <w:r w:rsidR="00964458">
              <w:rPr>
                <w:lang w:eastAsia="zh-CN"/>
              </w:rPr>
              <w:t>AP</w:t>
            </w:r>
            <w:r w:rsidR="00431ED6">
              <w:t xml:space="preserve"> </w:t>
            </w:r>
            <w:r>
              <w:fldChar w:fldCharType="end"/>
            </w:r>
            <w:r w:rsidR="009C09D1">
              <w:t>[</w:t>
            </w:r>
            <w:r w:rsidR="009C09D1" w:rsidRPr="00077F5E">
              <w:rPr>
                <w:noProof/>
              </w:rPr>
              <w:t>NR_FR1_35MHz_45MHz_BW</w:t>
            </w:r>
            <w:r w:rsidR="009C09D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79FEC" w:rsidR="001E41F3" w:rsidRDefault="00A928BF">
            <w:pPr>
              <w:pStyle w:val="CRCoverPage"/>
              <w:spacing w:after="0"/>
              <w:ind w:left="100"/>
              <w:rPr>
                <w:noProof/>
              </w:rPr>
            </w:pPr>
            <w:r>
              <w:t>Ericsson, AT&amp;T, Qualcomm, China Telecom, China Unicom, Samsung, CATT, CMCC,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775A10" w:rsidP="00547111">
            <w:pPr>
              <w:pStyle w:val="CRCoverPage"/>
              <w:spacing w:after="0"/>
              <w:ind w:left="100"/>
              <w:rPr>
                <w:noProof/>
              </w:rPr>
            </w:pPr>
            <w:r>
              <w:fldChar w:fldCharType="begin"/>
            </w:r>
            <w:r>
              <w:instrText xml:space="preserve"> DOCPROPERTY  SourceIfTsg  \* MERGEFORMAT </w:instrText>
            </w:r>
            <w:r>
              <w:fldChar w:fldCharType="separate"/>
            </w:r>
            <w:r w:rsidR="00431ED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ADDC1" w:rsidR="001E41F3" w:rsidRDefault="009644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C46E7" w:rsidR="001E41F3" w:rsidRDefault="00775A10">
            <w:pPr>
              <w:pStyle w:val="CRCoverPage"/>
              <w:spacing w:after="0"/>
              <w:ind w:left="100"/>
              <w:rPr>
                <w:noProof/>
              </w:rPr>
            </w:pPr>
            <w:r>
              <w:fldChar w:fldCharType="begin"/>
            </w:r>
            <w:r>
              <w:instrText xml:space="preserve"> DOCPROPERTY  ResDate  \* MERGEFORMAT </w:instrText>
            </w:r>
            <w:r>
              <w:fldChar w:fldCharType="separate"/>
            </w:r>
            <w:r w:rsidR="00431ED6" w:rsidRPr="00431ED6">
              <w:rPr>
                <w:noProof/>
              </w:rPr>
              <w:t>202</w:t>
            </w:r>
            <w:r w:rsidR="00A928BF">
              <w:rPr>
                <w:noProof/>
              </w:rPr>
              <w:t>3</w:t>
            </w:r>
            <w:r w:rsidR="00431ED6" w:rsidRPr="00431ED6">
              <w:rPr>
                <w:noProof/>
              </w:rPr>
              <w:t>-</w:t>
            </w:r>
            <w:r w:rsidR="00964458">
              <w:rPr>
                <w:noProof/>
              </w:rPr>
              <w:t>0</w:t>
            </w:r>
            <w:r w:rsidR="00A928BF">
              <w:rPr>
                <w:noProof/>
              </w:rPr>
              <w:t>4</w:t>
            </w:r>
            <w:r w:rsidR="00964458">
              <w:rPr>
                <w:noProof/>
              </w:rPr>
              <w:t>-</w:t>
            </w:r>
            <w:r>
              <w:rPr>
                <w:noProof/>
              </w:rPr>
              <w:fldChar w:fldCharType="end"/>
            </w:r>
            <w:r w:rsidR="00A928BF">
              <w:rPr>
                <w:noProof/>
              </w:rPr>
              <w:t>06</w:t>
            </w:r>
          </w:p>
        </w:tc>
      </w:tr>
      <w:tr w:rsidR="001E41F3" w14:paraId="690C7843" w14:textId="77777777" w:rsidTr="0008224B">
        <w:trPr>
          <w:trHeight w:val="8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71D6" w:rsidR="001E41F3" w:rsidRDefault="009C09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775A10">
            <w:pPr>
              <w:pStyle w:val="CRCoverPage"/>
              <w:spacing w:after="0"/>
              <w:ind w:left="100"/>
              <w:rPr>
                <w:noProof/>
              </w:rPr>
            </w:pPr>
            <w:r>
              <w:fldChar w:fldCharType="begin"/>
            </w:r>
            <w:r>
              <w:instrText xml:space="preserve"> DOCPROPERTY  Release  \* MERGEFORMAT </w:instrText>
            </w:r>
            <w:r>
              <w:fldChar w:fldCharType="separate"/>
            </w:r>
            <w:r w:rsidR="00431ED6">
              <w:rPr>
                <w:noProof/>
              </w:rPr>
              <w:t>Rel-1</w:t>
            </w:r>
            <w:r w:rsidR="0096445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66B2E" w14:textId="7AC558C7"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 xml:space="preserve">are missing in </w:t>
            </w:r>
            <w:r w:rsidR="0008224B">
              <w:rPr>
                <w:noProof/>
              </w:rPr>
              <w:t>X</w:t>
            </w:r>
            <w:r w:rsidR="00C22CC1">
              <w:rPr>
                <w:noProof/>
              </w:rPr>
              <w:t>2</w:t>
            </w:r>
            <w:r>
              <w:rPr>
                <w:noProof/>
              </w:rPr>
              <w:t>AP</w:t>
            </w:r>
            <w:r w:rsidR="009C09D1">
              <w:rPr>
                <w:noProof/>
              </w:rPr>
              <w:t>.</w:t>
            </w:r>
          </w:p>
          <w:p w14:paraId="18C80566" w14:textId="77777777" w:rsidR="009C09D1" w:rsidRDefault="009C09D1">
            <w:pPr>
              <w:pStyle w:val="CRCoverPage"/>
              <w:spacing w:after="0"/>
              <w:ind w:left="100"/>
              <w:rPr>
                <w:noProof/>
              </w:rPr>
            </w:pPr>
          </w:p>
          <w:p w14:paraId="708AA7DE" w14:textId="6D8162B0" w:rsidR="009C09D1" w:rsidRPr="009C09D1" w:rsidRDefault="009C09D1">
            <w:pPr>
              <w:pStyle w:val="CRCoverPage"/>
              <w:spacing w:after="0"/>
              <w:ind w:left="100"/>
              <w:rPr>
                <w:noProof/>
                <w:lang w:val="en-US"/>
              </w:rPr>
            </w:pPr>
            <w:r w:rsidRPr="009C09D1">
              <w:rPr>
                <w:noProof/>
                <w:lang w:val="en-US"/>
              </w:rPr>
              <w:t>T</w:t>
            </w:r>
            <w:r>
              <w:rPr>
                <w:noProof/>
                <w:lang w:val="en-US"/>
              </w:rPr>
              <w:t>his CR</w:t>
            </w:r>
            <w:r w:rsidRPr="009C09D1">
              <w:rPr>
                <w:noProof/>
                <w:lang w:val="en-US"/>
              </w:rPr>
              <w:t xml:space="preserve"> is to support support 35 MHz and 45 MHz NR FR1 channel bandwidths </w:t>
            </w:r>
            <w:r>
              <w:rPr>
                <w:noProof/>
                <w:lang w:val="en-US"/>
              </w:rPr>
              <w:t>objective</w:t>
            </w:r>
            <w:r w:rsidRPr="009C09D1">
              <w:rPr>
                <w:noProof/>
                <w:lang w:val="en-US"/>
              </w:rPr>
              <w:t xml:space="preserve"> of the RAN4 lead WI [NR_FR1_35MHz_45MHz_BW] in RP-211386 which was completed in</w:t>
            </w:r>
            <w:r w:rsidR="00B8171E">
              <w:rPr>
                <w:noProof/>
                <w:lang w:val="en-US"/>
              </w:rPr>
              <w:t xml:space="preserve"> RAN#93</w:t>
            </w:r>
            <w:r w:rsidRPr="009C09D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337EFE91"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w:t>
            </w:r>
            <w:r w:rsidR="00C428C9" w:rsidRPr="00C428C9">
              <w:rPr>
                <w:noProof/>
              </w:rPr>
              <w:t>nrb44, nrb58, nrb92, nrb119, nrb188, nrb242</w:t>
            </w:r>
            <w:r>
              <w:rPr>
                <w:noProof/>
              </w:rPr>
              <w:t>)</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2A4B9" w:rsidR="001E41F3" w:rsidRDefault="002E1443">
            <w:pPr>
              <w:pStyle w:val="CRCoverPage"/>
              <w:spacing w:after="0"/>
              <w:ind w:left="100"/>
              <w:rPr>
                <w:noProof/>
              </w:rPr>
            </w:pPr>
            <w:r>
              <w:rPr>
                <w:noProof/>
              </w:rPr>
              <w:t>Transmission bandwidth</w:t>
            </w:r>
            <w:r w:rsidR="00964458">
              <w:rPr>
                <w:noProof/>
              </w:rPr>
              <w:t xml:space="preserve"> configurations for </w:t>
            </w:r>
            <w:r w:rsidR="0044636B">
              <w:rPr>
                <w:noProof/>
              </w:rPr>
              <w:t>3</w:t>
            </w:r>
            <w:r w:rsidR="00964458">
              <w:rPr>
                <w:noProof/>
              </w:rPr>
              <w:t>5MHz and 45MHz are not supported</w:t>
            </w:r>
            <w:r w:rsidR="00836AA5">
              <w:rPr>
                <w:noProof/>
              </w:rPr>
              <w:t xml:space="preserve"> </w:t>
            </w:r>
            <w:r w:rsidR="0008224B">
              <w:rPr>
                <w:noProof/>
              </w:rPr>
              <w:t>over X</w:t>
            </w:r>
            <w:r w:rsidR="00C22CC1">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AE04D" w:rsidR="001E41F3" w:rsidRDefault="003C7B1F">
            <w:pPr>
              <w:pStyle w:val="CRCoverPage"/>
              <w:spacing w:after="0"/>
              <w:ind w:left="100"/>
              <w:rPr>
                <w:noProof/>
              </w:rPr>
            </w:pPr>
            <w:r>
              <w:rPr>
                <w:noProof/>
              </w:rPr>
              <w:t>9.</w:t>
            </w:r>
            <w:r w:rsidR="00C428C9">
              <w:rPr>
                <w:noProof/>
              </w:rPr>
              <w:t>2</w:t>
            </w:r>
            <w:r>
              <w:rPr>
                <w:noProof/>
              </w:rPr>
              <w:t>.</w:t>
            </w:r>
            <w:r w:rsidR="003B73AE">
              <w:rPr>
                <w:noProof/>
              </w:rPr>
              <w:t>114</w:t>
            </w:r>
            <w:r>
              <w:rPr>
                <w:noProof/>
              </w:rPr>
              <w:t>, 9.</w:t>
            </w:r>
            <w:r w:rsidR="00C73126">
              <w:rPr>
                <w:noProof/>
              </w:rPr>
              <w:t>3.5</w:t>
            </w:r>
            <w:r>
              <w:rPr>
                <w:noProof/>
              </w:rPr>
              <w:t xml:space="preserve">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2D3EC1" w:rsidR="001E41F3" w:rsidRDefault="00C731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094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7FC44E" w:rsidR="001E41F3" w:rsidRDefault="00145D43">
            <w:pPr>
              <w:pStyle w:val="CRCoverPage"/>
              <w:spacing w:after="0"/>
              <w:ind w:left="99"/>
              <w:rPr>
                <w:noProof/>
              </w:rPr>
            </w:pPr>
            <w:r w:rsidRPr="0062504F">
              <w:rPr>
                <w:noProof/>
              </w:rPr>
              <w:t xml:space="preserve">TS/TR </w:t>
            </w:r>
            <w:r w:rsidR="00C73126" w:rsidRPr="0062504F">
              <w:rPr>
                <w:noProof/>
              </w:rPr>
              <w:t>3</w:t>
            </w:r>
            <w:r w:rsidR="00C22CC1" w:rsidRPr="0062504F">
              <w:rPr>
                <w:noProof/>
              </w:rPr>
              <w:t>8</w:t>
            </w:r>
            <w:r w:rsidR="00C73126" w:rsidRPr="0062504F">
              <w:rPr>
                <w:noProof/>
              </w:rPr>
              <w:t>.423</w:t>
            </w:r>
            <w:r w:rsidRPr="0062504F">
              <w:rPr>
                <w:noProof/>
              </w:rPr>
              <w:t xml:space="preserve"> CR </w:t>
            </w:r>
            <w:r w:rsidR="0062504F" w:rsidRPr="0062504F">
              <w:rPr>
                <w:noProof/>
              </w:rPr>
              <w:t>1021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5DBC6" w:rsidR="009C09D1" w:rsidRDefault="009C09D1" w:rsidP="000D6CF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408000A0" w14:textId="77777777" w:rsidR="00C8030E" w:rsidRPr="00C37D2B" w:rsidRDefault="00C8030E" w:rsidP="00C8030E">
      <w:pPr>
        <w:pStyle w:val="Heading3"/>
      </w:pPr>
      <w:bookmarkStart w:id="2" w:name="_Toc20954577"/>
      <w:bookmarkStart w:id="3" w:name="_Toc29902582"/>
      <w:bookmarkStart w:id="4" w:name="_Toc29906586"/>
      <w:bookmarkStart w:id="5" w:name="_Toc36550576"/>
      <w:bookmarkStart w:id="6" w:name="_Toc45104333"/>
      <w:bookmarkStart w:id="7" w:name="_Toc45227829"/>
      <w:bookmarkStart w:id="8" w:name="_Toc45891643"/>
      <w:bookmarkStart w:id="9" w:name="_Toc51764287"/>
      <w:bookmarkStart w:id="10" w:name="_Toc56528288"/>
      <w:bookmarkStart w:id="11" w:name="_Toc64382255"/>
      <w:bookmarkStart w:id="12" w:name="_Toc66283830"/>
      <w:bookmarkStart w:id="13" w:name="_Toc67911206"/>
      <w:bookmarkStart w:id="14" w:name="_Toc73979984"/>
      <w:bookmarkStart w:id="15" w:name="_Toc88650708"/>
      <w:bookmarkStart w:id="16" w:name="_Toc97885835"/>
      <w:bookmarkStart w:id="17" w:name="_Toc98882962"/>
      <w:bookmarkStart w:id="18" w:name="_Toc105523498"/>
      <w:bookmarkStart w:id="19" w:name="_Toc106131042"/>
      <w:bookmarkStart w:id="20" w:name="_Toc113840193"/>
      <w:bookmarkStart w:id="21" w:name="_Toc120012550"/>
      <w:bookmarkStart w:id="22" w:name="_Toc20955289"/>
      <w:bookmarkStart w:id="23" w:name="_Toc29991486"/>
      <w:bookmarkStart w:id="24" w:name="_Toc36555886"/>
      <w:bookmarkStart w:id="25" w:name="_Toc44497608"/>
      <w:bookmarkStart w:id="26" w:name="_Toc45107996"/>
      <w:bookmarkStart w:id="27" w:name="_Toc45901616"/>
      <w:bookmarkStart w:id="28" w:name="_Toc51850695"/>
      <w:bookmarkStart w:id="29" w:name="_Toc56693698"/>
      <w:bookmarkStart w:id="30" w:name="_Toc64447241"/>
      <w:bookmarkStart w:id="31" w:name="_Toc66286735"/>
      <w:bookmarkStart w:id="32" w:name="_Toc74151430"/>
      <w:bookmarkStart w:id="33" w:name="_Toc88653903"/>
      <w:bookmarkStart w:id="34" w:name="_Toc97904259"/>
      <w:bookmarkStart w:id="35" w:name="_Toc98868346"/>
      <w:bookmarkStart w:id="36" w:name="_Toc105174631"/>
      <w:bookmarkStart w:id="37" w:name="_Toc106109468"/>
      <w:bookmarkStart w:id="38" w:name="_Toc113825289"/>
      <w:bookmarkStart w:id="39" w:name="_Toc120033445"/>
      <w:r w:rsidRPr="00C37D2B">
        <w:t>9.2.114</w:t>
      </w:r>
      <w:r w:rsidRPr="00C37D2B">
        <w:tab/>
        <w:t>NR Transmission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A4CF19" w14:textId="77777777" w:rsidR="00C8030E" w:rsidRPr="00C37D2B" w:rsidRDefault="00C8030E" w:rsidP="00C8030E">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8030E" w:rsidRPr="00C37D2B" w14:paraId="3C32A154"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hideMark/>
          </w:tcPr>
          <w:p w14:paraId="12A9A4D0" w14:textId="77777777" w:rsidR="00C8030E" w:rsidRPr="00C37D2B" w:rsidRDefault="00C8030E" w:rsidP="00864D9F">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112471EB" w14:textId="77777777" w:rsidR="00C8030E" w:rsidRPr="00C37D2B" w:rsidRDefault="00C8030E" w:rsidP="00864D9F">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3E32FA3F" w14:textId="77777777" w:rsidR="00C8030E" w:rsidRPr="00C37D2B" w:rsidRDefault="00C8030E" w:rsidP="00864D9F">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44B70D5E" w14:textId="77777777" w:rsidR="00C8030E" w:rsidRPr="00C37D2B" w:rsidRDefault="00C8030E" w:rsidP="00864D9F">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3D8897C1" w14:textId="77777777" w:rsidR="00C8030E" w:rsidRPr="00C37D2B" w:rsidRDefault="00C8030E" w:rsidP="00864D9F">
            <w:pPr>
              <w:pStyle w:val="TAH"/>
              <w:spacing w:line="0" w:lineRule="atLeast"/>
              <w:rPr>
                <w:lang w:eastAsia="ja-JP"/>
              </w:rPr>
            </w:pPr>
            <w:r w:rsidRPr="00C37D2B">
              <w:rPr>
                <w:lang w:eastAsia="ja-JP"/>
              </w:rPr>
              <w:t>Semantics Description</w:t>
            </w:r>
          </w:p>
        </w:tc>
      </w:tr>
      <w:tr w:rsidR="00C8030E" w:rsidRPr="00C37D2B" w14:paraId="1A95CB25"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tcPr>
          <w:p w14:paraId="7D63E1AA" w14:textId="77777777" w:rsidR="00C8030E" w:rsidRPr="00C37D2B" w:rsidRDefault="00C8030E" w:rsidP="00864D9F">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7BD521E7" w14:textId="77777777" w:rsidR="00C8030E" w:rsidRPr="00C37D2B" w:rsidRDefault="00C8030E" w:rsidP="00864D9F">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3A829188" w14:textId="77777777" w:rsidR="00C8030E" w:rsidRPr="00C37D2B" w:rsidRDefault="00C8030E" w:rsidP="00864D9F">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3E15D690" w14:textId="77777777" w:rsidR="00C8030E" w:rsidRPr="00C37D2B" w:rsidRDefault="00C8030E" w:rsidP="00864D9F">
            <w:pPr>
              <w:pStyle w:val="TAL"/>
              <w:rPr>
                <w:lang w:eastAsia="ja-JP"/>
              </w:rPr>
            </w:pPr>
            <w:r w:rsidRPr="00C37D2B">
              <w:rPr>
                <w:lang w:eastAsia="ja-JP"/>
              </w:rPr>
              <w:t>ENUMERATED (scs15, scs30, scs60, scs120, …)</w:t>
            </w:r>
          </w:p>
        </w:tc>
        <w:tc>
          <w:tcPr>
            <w:tcW w:w="2623" w:type="dxa"/>
            <w:tcBorders>
              <w:top w:val="single" w:sz="4" w:space="0" w:color="auto"/>
              <w:left w:val="single" w:sz="4" w:space="0" w:color="auto"/>
              <w:bottom w:val="single" w:sz="4" w:space="0" w:color="auto"/>
              <w:right w:val="single" w:sz="4" w:space="0" w:color="auto"/>
            </w:tcBorders>
          </w:tcPr>
          <w:p w14:paraId="66D52914" w14:textId="77777777" w:rsidR="00C8030E" w:rsidRPr="00C37D2B" w:rsidRDefault="00C8030E" w:rsidP="00864D9F">
            <w:pPr>
              <w:pStyle w:val="TAL"/>
              <w:rPr>
                <w:lang w:eastAsia="ja-JP"/>
              </w:rPr>
            </w:pPr>
            <w:r w:rsidRPr="00C37D2B">
              <w:rPr>
                <w:lang w:eastAsia="ja-JP"/>
              </w:rPr>
              <w:t>The values scs15, scs30, scs60 and scs120 corresponds to the sub carrier spacing in TS 38.104 [37].</w:t>
            </w:r>
          </w:p>
        </w:tc>
      </w:tr>
      <w:tr w:rsidR="00C8030E" w:rsidRPr="00C37D2B" w14:paraId="62567409" w14:textId="77777777" w:rsidTr="00864D9F">
        <w:trPr>
          <w:jc w:val="center"/>
        </w:trPr>
        <w:tc>
          <w:tcPr>
            <w:tcW w:w="2339" w:type="dxa"/>
            <w:tcBorders>
              <w:top w:val="single" w:sz="4" w:space="0" w:color="auto"/>
              <w:left w:val="single" w:sz="4" w:space="0" w:color="auto"/>
              <w:bottom w:val="single" w:sz="4" w:space="0" w:color="auto"/>
              <w:right w:val="single" w:sz="4" w:space="0" w:color="auto"/>
            </w:tcBorders>
            <w:hideMark/>
          </w:tcPr>
          <w:p w14:paraId="7F9F0CF9" w14:textId="77777777" w:rsidR="00C8030E" w:rsidRPr="00C37D2B" w:rsidRDefault="00C8030E" w:rsidP="00864D9F">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13C1B80D" w14:textId="77777777" w:rsidR="00C8030E" w:rsidRPr="00C37D2B" w:rsidRDefault="00C8030E" w:rsidP="00864D9F">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09BE8D7D" w14:textId="77777777" w:rsidR="00C8030E" w:rsidRPr="00C37D2B" w:rsidRDefault="00C8030E" w:rsidP="00864D9F">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6E46A1D0" w14:textId="7434B4A3" w:rsidR="00C8030E" w:rsidRPr="00C37D2B" w:rsidRDefault="00C8030E" w:rsidP="00864D9F">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ins w:id="40" w:author="Ericsson User" w:date="2023-03-21T16:32:00Z">
              <w:r w:rsidR="00AA0E4A">
                <w:rPr>
                  <w:lang w:eastAsia="ja-JP"/>
                </w:rPr>
                <w:t>,</w:t>
              </w:r>
              <w:r w:rsidR="00AA0E4A">
                <w:t xml:space="preserve"> </w:t>
              </w:r>
              <w:r w:rsidR="00AA0E4A" w:rsidRPr="00AA0E4A">
                <w:rPr>
                  <w:lang w:eastAsia="ja-JP"/>
                </w:rPr>
                <w:t>nrb44, nrb58, nrb92, nrb119, nrb188, nrb242</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26BAAB9D" w14:textId="77777777" w:rsidR="00C8030E" w:rsidRPr="00C37D2B" w:rsidRDefault="00C8030E" w:rsidP="00864D9F">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29AE5A7B" w14:textId="77777777" w:rsidR="00C8030E" w:rsidRPr="00C37D2B" w:rsidRDefault="00C8030E" w:rsidP="00C8030E">
      <w:pPr>
        <w:rPr>
          <w:noProof/>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1A23B9D" w14:textId="77777777" w:rsidR="00073A3C" w:rsidRPr="00EA5FA7" w:rsidRDefault="00073A3C" w:rsidP="00AF0AAF">
      <w:pPr>
        <w:rPr>
          <w:lang w:eastAsia="zh-CN"/>
        </w:rPr>
      </w:pPr>
    </w:p>
    <w:p w14:paraId="34D73FF9" w14:textId="381FAC8E" w:rsidR="00AF0AAF" w:rsidRDefault="00AF0AAF">
      <w:pPr>
        <w:rPr>
          <w:noProof/>
        </w:rPr>
      </w:pPr>
    </w:p>
    <w:p w14:paraId="1BD190EA" w14:textId="64DDA246"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60494457" w14:textId="77777777" w:rsidR="00430C4E" w:rsidRPr="00C37D2B" w:rsidRDefault="00430C4E" w:rsidP="00430C4E">
      <w:pPr>
        <w:pStyle w:val="Heading3"/>
        <w:spacing w:line="0" w:lineRule="atLeast"/>
      </w:pPr>
      <w:bookmarkStart w:id="41" w:name="_Toc20954613"/>
      <w:bookmarkStart w:id="42" w:name="_Toc29902623"/>
      <w:bookmarkStart w:id="43" w:name="_Toc29906627"/>
      <w:bookmarkStart w:id="44" w:name="_Toc36550621"/>
      <w:bookmarkStart w:id="45" w:name="_Toc45104397"/>
      <w:bookmarkStart w:id="46" w:name="_Toc45227893"/>
      <w:bookmarkStart w:id="47" w:name="_Toc45891707"/>
      <w:bookmarkStart w:id="48" w:name="_Toc51764352"/>
      <w:bookmarkStart w:id="49" w:name="_Toc56528354"/>
      <w:bookmarkStart w:id="50" w:name="_Toc64382322"/>
      <w:bookmarkStart w:id="51" w:name="_Toc66283897"/>
      <w:bookmarkStart w:id="52" w:name="_Toc67911273"/>
      <w:bookmarkStart w:id="53" w:name="_Toc73980051"/>
      <w:bookmarkStart w:id="54" w:name="_Toc88650776"/>
      <w:bookmarkStart w:id="55" w:name="_Toc97885903"/>
      <w:bookmarkStart w:id="56" w:name="_Toc98883036"/>
      <w:bookmarkStart w:id="57" w:name="_Toc105523572"/>
      <w:bookmarkStart w:id="58" w:name="_Toc106131116"/>
      <w:bookmarkStart w:id="59" w:name="_Toc113840268"/>
      <w:bookmarkStart w:id="60" w:name="_Toc120012625"/>
      <w:r w:rsidRPr="00C37D2B">
        <w:t>9.3.5</w:t>
      </w:r>
      <w:r w:rsidRPr="00C37D2B">
        <w:tab/>
        <w:t>Information Element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DF0AEB3" w14:textId="77777777" w:rsidR="00430C4E" w:rsidRDefault="00430C4E" w:rsidP="00430C4E">
      <w:pPr>
        <w:jc w:val="center"/>
        <w:rPr>
          <w:lang w:eastAsia="zh-CN"/>
        </w:rPr>
      </w:pPr>
    </w:p>
    <w:p w14:paraId="4A6CB6EF" w14:textId="77777777" w:rsidR="00430C4E" w:rsidRDefault="00430C4E" w:rsidP="00430C4E">
      <w:pPr>
        <w:jc w:val="center"/>
        <w:rPr>
          <w:lang w:eastAsia="zh-CN"/>
        </w:rPr>
      </w:pPr>
    </w:p>
    <w:p w14:paraId="2EB80B3A" w14:textId="77777777" w:rsidR="00430C4E" w:rsidRDefault="00430C4E" w:rsidP="00430C4E">
      <w:pPr>
        <w:jc w:val="center"/>
        <w:rPr>
          <w:lang w:eastAsia="zh-CN"/>
        </w:rPr>
      </w:pPr>
    </w:p>
    <w:p w14:paraId="5BA8F183" w14:textId="47B2BAE0" w:rsidR="00430C4E" w:rsidRDefault="00430C4E" w:rsidP="00430C4E">
      <w:pPr>
        <w:jc w:val="center"/>
        <w:rPr>
          <w:lang w:eastAsia="zh-CN"/>
        </w:rPr>
      </w:pPr>
      <w:r>
        <w:rPr>
          <w:lang w:eastAsia="zh-CN"/>
        </w:rPr>
        <w:t>******************* Skip Unnecessary Text *******************</w:t>
      </w:r>
    </w:p>
    <w:p w14:paraId="60AD3C56" w14:textId="77777777" w:rsidR="00430C4E" w:rsidRDefault="00430C4E" w:rsidP="00430C4E">
      <w:pPr>
        <w:rPr>
          <w:lang w:eastAsia="zh-CN"/>
        </w:rPr>
      </w:pPr>
    </w:p>
    <w:p w14:paraId="5C08FFC6" w14:textId="77777777" w:rsidR="00430C4E" w:rsidRDefault="00430C4E" w:rsidP="00AF0AAF">
      <w:pPr>
        <w:jc w:val="center"/>
        <w:rPr>
          <w:lang w:eastAsia="zh-CN"/>
        </w:rPr>
      </w:pPr>
    </w:p>
    <w:p w14:paraId="1C92429E" w14:textId="715F695E" w:rsidR="00654205" w:rsidRPr="00C37D2B" w:rsidRDefault="00654205" w:rsidP="00654205">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ins w:id="61" w:author="Ericsson User" w:date="2023-03-21T16:33:00Z">
        <w:r w:rsidRPr="00654205">
          <w:rPr>
            <w:lang w:eastAsia="ja-JP"/>
          </w:rPr>
          <w:t xml:space="preserve"> </w:t>
        </w:r>
        <w:r w:rsidRPr="00BC3A6D">
          <w:rPr>
            <w:lang w:eastAsia="ja-JP"/>
          </w:rPr>
          <w:t>, nrb44, nrb58, nrb92, nrb119, nrb188, nrb242</w:t>
        </w:r>
      </w:ins>
      <w:r w:rsidRPr="00C37D2B">
        <w:rPr>
          <w:rFonts w:eastAsia="DengXian"/>
          <w:snapToGrid w:val="0"/>
          <w:lang w:eastAsia="zh-CN"/>
        </w:rPr>
        <w:t>}</w:t>
      </w:r>
    </w:p>
    <w:p w14:paraId="6D7614A5" w14:textId="77777777" w:rsidR="00654205" w:rsidRDefault="00654205" w:rsidP="00C3114C">
      <w:pPr>
        <w:pStyle w:val="PL"/>
        <w:rPr>
          <w:rFonts w:eastAsia="SimSun"/>
        </w:rPr>
      </w:pP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4B11" w14:textId="77777777" w:rsidR="0032250A" w:rsidRDefault="0032250A">
      <w:r>
        <w:separator/>
      </w:r>
    </w:p>
  </w:endnote>
  <w:endnote w:type="continuationSeparator" w:id="0">
    <w:p w14:paraId="39B9B420" w14:textId="77777777" w:rsidR="0032250A" w:rsidRDefault="0032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C70AB" w14:textId="77777777" w:rsidR="0032250A" w:rsidRDefault="0032250A">
      <w:r>
        <w:separator/>
      </w:r>
    </w:p>
  </w:footnote>
  <w:footnote w:type="continuationSeparator" w:id="0">
    <w:p w14:paraId="63A372C3" w14:textId="77777777" w:rsidR="0032250A" w:rsidRDefault="00322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57091678">
    <w:abstractNumId w:val="0"/>
  </w:num>
  <w:num w:numId="2" w16cid:durableId="911626634">
    <w:abstractNumId w:val="1"/>
  </w:num>
  <w:num w:numId="3" w16cid:durableId="20375408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9D"/>
    <w:rsid w:val="00022E4A"/>
    <w:rsid w:val="00071549"/>
    <w:rsid w:val="00073A3C"/>
    <w:rsid w:val="0008224B"/>
    <w:rsid w:val="000A6394"/>
    <w:rsid w:val="000B7FED"/>
    <w:rsid w:val="000C038A"/>
    <w:rsid w:val="000C6598"/>
    <w:rsid w:val="000D44B3"/>
    <w:rsid w:val="000D6CF6"/>
    <w:rsid w:val="000F077D"/>
    <w:rsid w:val="000F0CB0"/>
    <w:rsid w:val="000F30A0"/>
    <w:rsid w:val="000F74A3"/>
    <w:rsid w:val="00115AD5"/>
    <w:rsid w:val="001249A6"/>
    <w:rsid w:val="00145D43"/>
    <w:rsid w:val="00192C46"/>
    <w:rsid w:val="001A08B3"/>
    <w:rsid w:val="001A2CA0"/>
    <w:rsid w:val="001A7B60"/>
    <w:rsid w:val="001B52F0"/>
    <w:rsid w:val="001B7A65"/>
    <w:rsid w:val="001E41F3"/>
    <w:rsid w:val="0026004D"/>
    <w:rsid w:val="002640DD"/>
    <w:rsid w:val="00275D12"/>
    <w:rsid w:val="00284FEB"/>
    <w:rsid w:val="002860C4"/>
    <w:rsid w:val="002A3C0A"/>
    <w:rsid w:val="002B5741"/>
    <w:rsid w:val="002E1443"/>
    <w:rsid w:val="002E472E"/>
    <w:rsid w:val="00305409"/>
    <w:rsid w:val="0032250A"/>
    <w:rsid w:val="003609EF"/>
    <w:rsid w:val="0036231A"/>
    <w:rsid w:val="00371C0E"/>
    <w:rsid w:val="00374DD4"/>
    <w:rsid w:val="00394CEB"/>
    <w:rsid w:val="003B73AE"/>
    <w:rsid w:val="003C7B1F"/>
    <w:rsid w:val="003E1A36"/>
    <w:rsid w:val="003F2557"/>
    <w:rsid w:val="003F4C88"/>
    <w:rsid w:val="00410371"/>
    <w:rsid w:val="004242F1"/>
    <w:rsid w:val="00430C4E"/>
    <w:rsid w:val="00431ED6"/>
    <w:rsid w:val="0044636B"/>
    <w:rsid w:val="004B75B7"/>
    <w:rsid w:val="00511A9F"/>
    <w:rsid w:val="0051580D"/>
    <w:rsid w:val="00523B8D"/>
    <w:rsid w:val="0054563C"/>
    <w:rsid w:val="00547111"/>
    <w:rsid w:val="00587E65"/>
    <w:rsid w:val="00592D74"/>
    <w:rsid w:val="005A2D98"/>
    <w:rsid w:val="005E2C44"/>
    <w:rsid w:val="00621188"/>
    <w:rsid w:val="0062504F"/>
    <w:rsid w:val="006257ED"/>
    <w:rsid w:val="00626376"/>
    <w:rsid w:val="00654205"/>
    <w:rsid w:val="00665C47"/>
    <w:rsid w:val="00695808"/>
    <w:rsid w:val="006A67B0"/>
    <w:rsid w:val="006B46FB"/>
    <w:rsid w:val="006D0C80"/>
    <w:rsid w:val="006E21FB"/>
    <w:rsid w:val="006F4B60"/>
    <w:rsid w:val="007176FF"/>
    <w:rsid w:val="00792342"/>
    <w:rsid w:val="007977A8"/>
    <w:rsid w:val="007B512A"/>
    <w:rsid w:val="007C1F62"/>
    <w:rsid w:val="007C2097"/>
    <w:rsid w:val="007D6A07"/>
    <w:rsid w:val="007F6ABF"/>
    <w:rsid w:val="007F7259"/>
    <w:rsid w:val="008040A8"/>
    <w:rsid w:val="008245CB"/>
    <w:rsid w:val="008252F0"/>
    <w:rsid w:val="00825FF0"/>
    <w:rsid w:val="008279FA"/>
    <w:rsid w:val="00836AA5"/>
    <w:rsid w:val="008626E7"/>
    <w:rsid w:val="00865FC2"/>
    <w:rsid w:val="00870EE7"/>
    <w:rsid w:val="008761E7"/>
    <w:rsid w:val="008863B9"/>
    <w:rsid w:val="008A45A6"/>
    <w:rsid w:val="008D796B"/>
    <w:rsid w:val="008F3789"/>
    <w:rsid w:val="008F686C"/>
    <w:rsid w:val="009148DE"/>
    <w:rsid w:val="00930CD5"/>
    <w:rsid w:val="00940EEE"/>
    <w:rsid w:val="00941E30"/>
    <w:rsid w:val="00964458"/>
    <w:rsid w:val="009777D9"/>
    <w:rsid w:val="00984214"/>
    <w:rsid w:val="00991B88"/>
    <w:rsid w:val="009A5753"/>
    <w:rsid w:val="009A579D"/>
    <w:rsid w:val="009C09D1"/>
    <w:rsid w:val="009E3297"/>
    <w:rsid w:val="009F734F"/>
    <w:rsid w:val="00A246B6"/>
    <w:rsid w:val="00A47E70"/>
    <w:rsid w:val="00A50CF0"/>
    <w:rsid w:val="00A7671C"/>
    <w:rsid w:val="00A928BF"/>
    <w:rsid w:val="00AA0E4A"/>
    <w:rsid w:val="00AA2CBC"/>
    <w:rsid w:val="00AA783B"/>
    <w:rsid w:val="00AC5820"/>
    <w:rsid w:val="00AD1CD8"/>
    <w:rsid w:val="00AF0AAF"/>
    <w:rsid w:val="00B258BB"/>
    <w:rsid w:val="00B2756F"/>
    <w:rsid w:val="00B463E1"/>
    <w:rsid w:val="00B60926"/>
    <w:rsid w:val="00B67B97"/>
    <w:rsid w:val="00B80BD3"/>
    <w:rsid w:val="00B8171E"/>
    <w:rsid w:val="00B968C8"/>
    <w:rsid w:val="00BA3EC5"/>
    <w:rsid w:val="00BA51D9"/>
    <w:rsid w:val="00BB5DFC"/>
    <w:rsid w:val="00BC3A6D"/>
    <w:rsid w:val="00BD279D"/>
    <w:rsid w:val="00BD6BB8"/>
    <w:rsid w:val="00C22CC1"/>
    <w:rsid w:val="00C3114C"/>
    <w:rsid w:val="00C428C9"/>
    <w:rsid w:val="00C56C28"/>
    <w:rsid w:val="00C66BA2"/>
    <w:rsid w:val="00C73126"/>
    <w:rsid w:val="00C8030E"/>
    <w:rsid w:val="00C95985"/>
    <w:rsid w:val="00CC5026"/>
    <w:rsid w:val="00CC68D0"/>
    <w:rsid w:val="00CF474F"/>
    <w:rsid w:val="00D03F9A"/>
    <w:rsid w:val="00D06D51"/>
    <w:rsid w:val="00D24991"/>
    <w:rsid w:val="00D50255"/>
    <w:rsid w:val="00D66520"/>
    <w:rsid w:val="00D8587A"/>
    <w:rsid w:val="00DE34CF"/>
    <w:rsid w:val="00E13F3D"/>
    <w:rsid w:val="00E34898"/>
    <w:rsid w:val="00E406EC"/>
    <w:rsid w:val="00EB09B7"/>
    <w:rsid w:val="00EE7D7C"/>
    <w:rsid w:val="00F25D98"/>
    <w:rsid w:val="00F300FB"/>
    <w:rsid w:val="00F775D9"/>
    <w:rsid w:val="00F84361"/>
    <w:rsid w:val="00FA78DE"/>
    <w:rsid w:val="00FB6386"/>
    <w:rsid w:val="00FE7D35"/>
    <w:rsid w:val="00FF71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 w:type="paragraph" w:styleId="Revision">
    <w:name w:val="Revision"/>
    <w:hidden/>
    <w:uiPriority w:val="99"/>
    <w:semiHidden/>
    <w:rsid w:val="00C42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0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631</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2023-04-06T17:30:00Z</dcterms:created>
  <dcterms:modified xsi:type="dcterms:W3CDTF">2023-04-06T17:30:00Z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